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BDD6FD6" w14:textId="2B00CFE5" w:rsidR="00BA00AB" w:rsidRDefault="00E61E8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John PLUGHSTAFF</w:t>
      </w:r>
      <w:r>
        <w:rPr>
          <w:rFonts w:ascii="Times New Roman" w:hAnsi="Times New Roman" w:cs="Times New Roman"/>
          <w:sz w:val="24"/>
          <w:szCs w:val="24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d.ca.1429)</w:t>
      </w:r>
    </w:p>
    <w:p w14:paraId="5EE14204" w14:textId="522D164E" w:rsidR="00E61E81" w:rsidRDefault="00E61E8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hAnsi="Times New Roman" w:cs="Times New Roman"/>
          <w:sz w:val="24"/>
          <w:szCs w:val="24"/>
        </w:rPr>
        <w:t>Malton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</w:p>
    <w:p w14:paraId="26BD8E2C" w14:textId="5103EDAC" w:rsidR="00E61E81" w:rsidRDefault="00E61E8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EC1C876" w14:textId="0B341CB4" w:rsidR="00E61E81" w:rsidRDefault="00E61E8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693DE3F4" w14:textId="16E6A74C" w:rsidR="00E61E81" w:rsidRDefault="00E61E8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15 Feb.1429</w:t>
      </w:r>
      <w:r>
        <w:rPr>
          <w:rFonts w:ascii="Times New Roman" w:hAnsi="Times New Roman" w:cs="Times New Roman"/>
          <w:sz w:val="24"/>
          <w:szCs w:val="24"/>
        </w:rPr>
        <w:tab/>
        <w:t>Probate of his Will.   (W.Y.R. p.130)</w:t>
      </w:r>
    </w:p>
    <w:p w14:paraId="29ACD7E4" w14:textId="66E31207" w:rsidR="00E61E81" w:rsidRDefault="00E61E8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0378C55" w14:textId="5E0F6109" w:rsidR="00E61E81" w:rsidRDefault="00E61E8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F0A6D0A" w14:textId="65613F07" w:rsidR="00E61E81" w:rsidRPr="00E61E81" w:rsidRDefault="00E61E81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17 March 2021</w:t>
      </w:r>
    </w:p>
    <w:sectPr w:rsidR="00E61E81" w:rsidRPr="00E61E81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D0D09B0" w14:textId="77777777" w:rsidR="00E61E81" w:rsidRDefault="00E61E81" w:rsidP="009139A6">
      <w:r>
        <w:separator/>
      </w:r>
    </w:p>
  </w:endnote>
  <w:endnote w:type="continuationSeparator" w:id="0">
    <w:p w14:paraId="430EAF74" w14:textId="77777777" w:rsidR="00E61E81" w:rsidRDefault="00E61E81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8C424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A297A3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B0921A0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9186D55" w14:textId="77777777" w:rsidR="00E61E81" w:rsidRDefault="00E61E81" w:rsidP="009139A6">
      <w:r>
        <w:separator/>
      </w:r>
    </w:p>
  </w:footnote>
  <w:footnote w:type="continuationSeparator" w:id="0">
    <w:p w14:paraId="35E1AC95" w14:textId="77777777" w:rsidR="00E61E81" w:rsidRDefault="00E61E81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079670F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FD60B0E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5D0AD3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1E81"/>
    <w:rsid w:val="000666E0"/>
    <w:rsid w:val="002510B7"/>
    <w:rsid w:val="005C130B"/>
    <w:rsid w:val="00826F5C"/>
    <w:rsid w:val="009139A6"/>
    <w:rsid w:val="009448BB"/>
    <w:rsid w:val="00A3176C"/>
    <w:rsid w:val="00BA00AB"/>
    <w:rsid w:val="00E61E81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C1B3FD6"/>
  <w15:chartTrackingRefBased/>
  <w15:docId w15:val="{102A9A06-C5C7-471B-AFEA-2F0463C8C7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3</TotalTime>
  <Pages>1</Pages>
  <Words>16</Words>
  <Characters>96</Characters>
  <Application>Microsoft Office Word</Application>
  <DocSecurity>0</DocSecurity>
  <Lines>1</Lines>
  <Paragraphs>1</Paragraphs>
  <ScaleCrop>false</ScaleCrop>
  <Company/>
  <LinksUpToDate>false</LinksUpToDate>
  <CharactersWithSpaces>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2021-03-17T11:00:00Z</dcterms:created>
  <dcterms:modified xsi:type="dcterms:W3CDTF">2021-03-17T11:03:00Z</dcterms:modified>
</cp:coreProperties>
</file>